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1311D" w14:textId="4D36F2AC" w:rsidR="00505FE4" w:rsidRDefault="00505FE4" w:rsidP="00A4490B">
      <w:pPr>
        <w:pStyle w:val="Tytu"/>
        <w:ind w:right="707"/>
        <w:jc w:val="left"/>
        <w:rPr>
          <w:szCs w:val="24"/>
        </w:rPr>
      </w:pPr>
    </w:p>
    <w:p w14:paraId="71D5E7C5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0C26D4E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6296049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A3C3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C1A687A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9E613F" w:rsidRPr="004B5226">
              <w:rPr>
                <w:b/>
                <w:sz w:val="24"/>
                <w:szCs w:val="24"/>
              </w:rPr>
              <w:t xml:space="preserve"> M 15</w:t>
            </w:r>
          </w:p>
        </w:tc>
      </w:tr>
      <w:tr w:rsidR="00505FE4" w14:paraId="70C49F8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C19D4B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31E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3D01DCD1" w14:textId="77777777" w:rsidR="00505FE4" w:rsidRDefault="009E613F" w:rsidP="00F77DC4">
            <w:pPr>
              <w:rPr>
                <w:sz w:val="24"/>
                <w:szCs w:val="24"/>
              </w:rPr>
            </w:pPr>
            <w:r w:rsidRPr="004B5226">
              <w:rPr>
                <w:b/>
                <w:sz w:val="24"/>
                <w:szCs w:val="24"/>
              </w:rPr>
              <w:t>Informatyczne systemy przemysłowe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B810C61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9E613F">
              <w:rPr>
                <w:sz w:val="24"/>
                <w:szCs w:val="24"/>
              </w:rPr>
              <w:t xml:space="preserve"> </w:t>
            </w:r>
            <w:r w:rsidR="009E613F" w:rsidRPr="009E613F">
              <w:rPr>
                <w:b/>
                <w:sz w:val="24"/>
                <w:szCs w:val="24"/>
              </w:rPr>
              <w:t>M15</w:t>
            </w:r>
          </w:p>
        </w:tc>
      </w:tr>
      <w:tr w:rsidR="00505FE4" w14:paraId="2E19959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290A6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8033A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404B917F" w14:textId="77777777" w:rsidR="00505FE4" w:rsidRDefault="00A0655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14:paraId="1F42A74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8BD31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EC78A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</w:p>
          <w:p w14:paraId="66A9E853" w14:textId="77777777" w:rsidR="00505FE4" w:rsidRDefault="009E613F" w:rsidP="00F77DC4">
            <w:pPr>
              <w:rPr>
                <w:b/>
                <w:sz w:val="24"/>
                <w:szCs w:val="24"/>
              </w:rPr>
            </w:pPr>
            <w:r w:rsidRPr="004B5226">
              <w:rPr>
                <w:b/>
                <w:sz w:val="24"/>
                <w:szCs w:val="24"/>
              </w:rPr>
              <w:t>Informatyka</w:t>
            </w:r>
          </w:p>
        </w:tc>
      </w:tr>
      <w:tr w:rsidR="00505FE4" w14:paraId="57999DD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7EA3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812C41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A0655B">
              <w:rPr>
                <w:sz w:val="24"/>
                <w:szCs w:val="24"/>
              </w:rPr>
              <w:t xml:space="preserve"> /niewłaściwe skasować/</w:t>
            </w:r>
          </w:p>
          <w:p w14:paraId="598B7F25" w14:textId="6B5E8C79" w:rsidR="00505FE4" w:rsidRDefault="00A0655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Administracja systemów i sieci komputerowych</w:t>
            </w:r>
            <w:r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14:paraId="1220BF7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49DE95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D5E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67D75F67" w14:textId="31775B59" w:rsidR="00505FE4" w:rsidRDefault="006B625D" w:rsidP="00F77DC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3C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28F44B8" w14:textId="77777777" w:rsidR="00505FE4" w:rsidRPr="00612545" w:rsidRDefault="009E613F" w:rsidP="00F77DC4">
            <w:pPr>
              <w:rPr>
                <w:sz w:val="24"/>
                <w:szCs w:val="24"/>
              </w:rPr>
            </w:pPr>
            <w:r w:rsidRPr="004B5226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4C03C3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8391D2B" w14:textId="77777777" w:rsidR="009E613F" w:rsidRPr="009E613F" w:rsidRDefault="009E613F" w:rsidP="00F77DC4">
            <w:pPr>
              <w:rPr>
                <w:b/>
                <w:sz w:val="24"/>
                <w:szCs w:val="24"/>
              </w:rPr>
            </w:pPr>
            <w:r w:rsidRPr="009E613F">
              <w:rPr>
                <w:b/>
                <w:sz w:val="24"/>
                <w:szCs w:val="24"/>
              </w:rPr>
              <w:t>1 stopień</w:t>
            </w:r>
          </w:p>
        </w:tc>
      </w:tr>
      <w:tr w:rsidR="00505FE4" w14:paraId="09617B1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5EA8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AA2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6097D921" w14:textId="77777777" w:rsidR="00505FE4" w:rsidRDefault="009E613F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DB7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70222071" w14:textId="77777777" w:rsidR="00505FE4" w:rsidRDefault="009E613F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437C85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000CE2B2" w14:textId="09FC9D78" w:rsidR="00505FE4" w:rsidRDefault="00E9651C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E613F">
              <w:rPr>
                <w:b/>
                <w:sz w:val="24"/>
                <w:szCs w:val="24"/>
              </w:rPr>
              <w:t>olski</w:t>
            </w:r>
          </w:p>
        </w:tc>
      </w:tr>
      <w:tr w:rsidR="00505FE4" w14:paraId="6BF86F0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BCE71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7560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518B16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7C5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C67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86E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D99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1EC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2A25CA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09F6B68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C845A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225AF87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B91ED" w14:textId="77777777" w:rsidR="00505FE4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A20AA" w14:textId="77777777" w:rsidR="00505FE4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1C5C" w14:textId="77777777" w:rsidR="00505FE4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B0BFFB" w14:textId="77777777" w:rsidR="00505FE4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1A966" w14:textId="77777777" w:rsidR="00505FE4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8C5DC9" w14:textId="77777777" w:rsidR="00505FE4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14:paraId="58C5DA1F" w14:textId="77777777" w:rsidR="00505FE4" w:rsidRDefault="00505FE4" w:rsidP="00505FE4">
      <w:pPr>
        <w:rPr>
          <w:sz w:val="24"/>
          <w:szCs w:val="24"/>
        </w:rPr>
      </w:pPr>
    </w:p>
    <w:p w14:paraId="394DB91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386186CE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9647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90E96" w14:textId="77777777" w:rsidR="00505FE4" w:rsidRPr="00A0655B" w:rsidRDefault="00E9651C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inż. Andrzej Stojek </w:t>
            </w:r>
          </w:p>
        </w:tc>
      </w:tr>
      <w:tr w:rsidR="00505FE4" w14:paraId="20D0518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5F7C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34C4D8F0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32E33" w14:textId="77777777" w:rsidR="00505FE4" w:rsidRPr="00A0655B" w:rsidRDefault="00E9651C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Andrzej Stojek mgr inż. Adrian Tomczyk</w:t>
            </w:r>
          </w:p>
        </w:tc>
      </w:tr>
      <w:tr w:rsidR="00505FE4" w14:paraId="3797907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F982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7F825" w14:textId="77777777" w:rsidR="00505FE4" w:rsidRPr="00A0655B" w:rsidRDefault="00E9651C" w:rsidP="00F77DC4">
            <w:pPr>
              <w:rPr>
                <w:sz w:val="24"/>
                <w:szCs w:val="24"/>
              </w:rPr>
            </w:pPr>
            <w:r w:rsidRPr="004B5226">
              <w:rPr>
                <w:sz w:val="22"/>
                <w:szCs w:val="22"/>
              </w:rPr>
              <w:t>Zapoznanie z zasadami projektowania prawidłowo działającego informatycznego systemu przemysłowego oraz z zasadami instalacji informatycznych systemów przemysłowych, nauczenie administracji i zarządzania informatycznymi systemami przemysłowymi</w:t>
            </w:r>
          </w:p>
        </w:tc>
      </w:tr>
      <w:tr w:rsidR="00505FE4" w14:paraId="34AB21E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8DE3B8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65F669" w14:textId="77777777" w:rsidR="00505FE4" w:rsidRPr="00A0655B" w:rsidRDefault="00E9651C" w:rsidP="00F77DC4">
            <w:pPr>
              <w:rPr>
                <w:sz w:val="24"/>
                <w:szCs w:val="24"/>
              </w:rPr>
            </w:pPr>
            <w:r w:rsidRPr="004B5226">
              <w:rPr>
                <w:sz w:val="22"/>
                <w:szCs w:val="22"/>
              </w:rPr>
              <w:t>Znajomość technologii sieciowych i teleinformatycznych</w:t>
            </w:r>
            <w:r>
              <w:rPr>
                <w:sz w:val="22"/>
                <w:szCs w:val="22"/>
              </w:rPr>
              <w:t>, podstawy sieci komputerowych, podstawy administracji SO (win/</w:t>
            </w:r>
            <w:proofErr w:type="spellStart"/>
            <w:r>
              <w:rPr>
                <w:sz w:val="22"/>
                <w:szCs w:val="22"/>
              </w:rPr>
              <w:t>linux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</w:tc>
      </w:tr>
    </w:tbl>
    <w:p w14:paraId="2440ECF2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9CEB8B5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3A90EBD2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6519"/>
        <w:gridCol w:w="2474"/>
      </w:tblGrid>
      <w:tr w:rsidR="00505FE4" w14:paraId="58F31AF3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4B398A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1DA6C038" w14:textId="77777777" w:rsidTr="006B625D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5DBA8B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51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CA06F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24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7917FA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899C1A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9651C" w14:paraId="78F867FD" w14:textId="77777777" w:rsidTr="006B625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DFB0" w14:textId="77777777" w:rsidR="00E9651C" w:rsidRPr="004B5226" w:rsidRDefault="00E9651C" w:rsidP="001327B3">
            <w:pPr>
              <w:rPr>
                <w:sz w:val="24"/>
                <w:szCs w:val="24"/>
              </w:rPr>
            </w:pPr>
            <w:r w:rsidRPr="0004251B">
              <w:rPr>
                <w:sz w:val="22"/>
                <w:szCs w:val="22"/>
              </w:rPr>
              <w:t>01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A3762" w14:textId="77777777" w:rsidR="00E9651C" w:rsidRPr="004B5226" w:rsidRDefault="00E9651C" w:rsidP="001327B3">
            <w:pPr>
              <w:rPr>
                <w:sz w:val="24"/>
                <w:szCs w:val="24"/>
              </w:rPr>
            </w:pPr>
            <w:r w:rsidRPr="0004251B">
              <w:rPr>
                <w:sz w:val="22"/>
                <w:szCs w:val="22"/>
              </w:rPr>
              <w:t>Projektuje, tworzy, konfiguruje  i oprogramowuje bezpieczne systemy teleinformatyczne, współpracując w zespole z podziałem prac na etapy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B7946" w14:textId="77777777" w:rsidR="00E9651C" w:rsidRPr="004B5226" w:rsidRDefault="00E9651C" w:rsidP="001327B3">
            <w:pPr>
              <w:jc w:val="center"/>
              <w:rPr>
                <w:sz w:val="24"/>
                <w:szCs w:val="24"/>
              </w:rPr>
            </w:pPr>
            <w:r w:rsidRPr="0004251B">
              <w:rPr>
                <w:sz w:val="22"/>
                <w:szCs w:val="22"/>
              </w:rPr>
              <w:t xml:space="preserve">K_U02, </w:t>
            </w:r>
            <w:r w:rsidRPr="0004251B">
              <w:rPr>
                <w:color w:val="000000"/>
                <w:sz w:val="22"/>
                <w:szCs w:val="22"/>
              </w:rPr>
              <w:t xml:space="preserve">K_U03, K_U06, K_U08, K_U09, </w:t>
            </w:r>
            <w:r w:rsidRPr="0004251B">
              <w:rPr>
                <w:sz w:val="22"/>
                <w:szCs w:val="22"/>
              </w:rPr>
              <w:t>K_U10, K_U11, K_U12, K_U13, K_U14, K_U16, K_U17, K_U21, K_U22, K_U23</w:t>
            </w:r>
          </w:p>
        </w:tc>
      </w:tr>
      <w:tr w:rsidR="00E9651C" w14:paraId="01547C6F" w14:textId="77777777" w:rsidTr="006B625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54E3" w14:textId="77777777" w:rsidR="00E9651C" w:rsidRPr="004B5226" w:rsidRDefault="00E9651C" w:rsidP="001327B3">
            <w:pPr>
              <w:rPr>
                <w:sz w:val="24"/>
                <w:szCs w:val="24"/>
              </w:rPr>
            </w:pPr>
            <w:r w:rsidRPr="0004251B">
              <w:rPr>
                <w:sz w:val="22"/>
                <w:szCs w:val="22"/>
              </w:rPr>
              <w:t>02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576B98" w14:textId="77777777" w:rsidR="00E9651C" w:rsidRPr="004B5226" w:rsidRDefault="00E9651C" w:rsidP="001327B3">
            <w:pPr>
              <w:rPr>
                <w:sz w:val="24"/>
                <w:szCs w:val="24"/>
              </w:rPr>
            </w:pPr>
            <w:r w:rsidRPr="0004251B">
              <w:rPr>
                <w:sz w:val="22"/>
                <w:szCs w:val="22"/>
              </w:rPr>
              <w:t>Obsługuje i zarządza sprzętem audio-wizualnym  oraz narzędziami programowania multimedialnego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78C0D" w14:textId="77777777" w:rsidR="00E9651C" w:rsidRPr="004B5226" w:rsidRDefault="00E9651C" w:rsidP="001327B3">
            <w:pPr>
              <w:jc w:val="center"/>
              <w:rPr>
                <w:sz w:val="24"/>
                <w:szCs w:val="24"/>
              </w:rPr>
            </w:pPr>
            <w:r w:rsidRPr="0004251B">
              <w:rPr>
                <w:color w:val="000000"/>
                <w:sz w:val="22"/>
                <w:szCs w:val="22"/>
              </w:rPr>
              <w:t xml:space="preserve">K_U03, </w:t>
            </w:r>
            <w:r w:rsidRPr="0004251B">
              <w:rPr>
                <w:sz w:val="22"/>
                <w:szCs w:val="22"/>
              </w:rPr>
              <w:t>K_U12, K_U16, K_U20, K_U22, K_U23</w:t>
            </w:r>
          </w:p>
        </w:tc>
      </w:tr>
      <w:tr w:rsidR="00E9651C" w14:paraId="61ED941B" w14:textId="77777777" w:rsidTr="006B625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5A29" w14:textId="77777777" w:rsidR="00E9651C" w:rsidRPr="004B5226" w:rsidRDefault="00E9651C" w:rsidP="001327B3">
            <w:pPr>
              <w:rPr>
                <w:sz w:val="24"/>
                <w:szCs w:val="24"/>
              </w:rPr>
            </w:pPr>
            <w:r w:rsidRPr="0004251B">
              <w:rPr>
                <w:sz w:val="22"/>
                <w:szCs w:val="22"/>
              </w:rPr>
              <w:t>03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2D9456" w14:textId="77777777" w:rsidR="00E9651C" w:rsidRPr="004B5226" w:rsidRDefault="00E9651C" w:rsidP="001327B3">
            <w:pPr>
              <w:rPr>
                <w:sz w:val="24"/>
                <w:szCs w:val="24"/>
              </w:rPr>
            </w:pPr>
            <w:r w:rsidRPr="0004251B">
              <w:rPr>
                <w:sz w:val="22"/>
                <w:szCs w:val="22"/>
              </w:rPr>
              <w:t>Korzysta z norm, przepisów  i ogólnospołecznych standardów systemów  informatycznych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08A7D" w14:textId="77777777" w:rsidR="00E9651C" w:rsidRPr="004B5226" w:rsidRDefault="00E9651C" w:rsidP="001327B3">
            <w:pPr>
              <w:jc w:val="center"/>
              <w:rPr>
                <w:sz w:val="24"/>
                <w:szCs w:val="24"/>
              </w:rPr>
            </w:pPr>
            <w:r w:rsidRPr="0004251B">
              <w:rPr>
                <w:color w:val="000000"/>
                <w:sz w:val="22"/>
                <w:szCs w:val="22"/>
              </w:rPr>
              <w:t xml:space="preserve">K_U01, </w:t>
            </w:r>
            <w:r w:rsidRPr="0004251B">
              <w:rPr>
                <w:sz w:val="22"/>
                <w:szCs w:val="22"/>
              </w:rPr>
              <w:t xml:space="preserve">K_U02, </w:t>
            </w:r>
            <w:r w:rsidRPr="0004251B">
              <w:rPr>
                <w:color w:val="000000"/>
                <w:sz w:val="22"/>
                <w:szCs w:val="22"/>
              </w:rPr>
              <w:t xml:space="preserve">K_U06, K_U09, </w:t>
            </w:r>
            <w:r w:rsidRPr="0004251B">
              <w:rPr>
                <w:sz w:val="22"/>
                <w:szCs w:val="22"/>
              </w:rPr>
              <w:t>K_U22, K_U24</w:t>
            </w:r>
          </w:p>
        </w:tc>
      </w:tr>
      <w:tr w:rsidR="00505FE4" w14:paraId="2B83AF6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257C09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1B7719E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5ECE0C0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E9651C" w14:paraId="0A29475B" w14:textId="77777777" w:rsidTr="00A87C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290849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Wymagania stawiane informatycznym sieciom przemysłowym, podstawowe pojęcia związane z sieciami przemysłowymi, przemysłowe interfejsy sieciowe</w:t>
            </w:r>
          </w:p>
          <w:p w14:paraId="182FA4CD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lastRenderedPageBreak/>
              <w:t xml:space="preserve">Podział i charakterystyki systemów czasu rzeczywistego na świecie – aplikacje anglojęzyczne </w:t>
            </w:r>
          </w:p>
          <w:p w14:paraId="76D1FC80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Proces dekompozycji technologii i jego wpływ na rozproszenie systemu informatycznego</w:t>
            </w:r>
          </w:p>
          <w:p w14:paraId="70D0A4E5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Budowa warstwowego modelu przemysłowego systemu informatycznego</w:t>
            </w:r>
          </w:p>
          <w:p w14:paraId="0F52E2B3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Techniki i technologie światłowodowe</w:t>
            </w:r>
          </w:p>
          <w:p w14:paraId="79CFAA17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Dobór typu i rodzaju urządzeń programowalnych i narzędzi programistycznych</w:t>
            </w:r>
          </w:p>
          <w:p w14:paraId="2EBD35FC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 xml:space="preserve">Systemy komunikacyjne i </w:t>
            </w:r>
            <w:proofErr w:type="spellStart"/>
            <w:r w:rsidRPr="004B5226">
              <w:rPr>
                <w:sz w:val="22"/>
                <w:szCs w:val="22"/>
              </w:rPr>
              <w:t>przesył</w:t>
            </w:r>
            <w:proofErr w:type="spellEnd"/>
            <w:r w:rsidRPr="004B5226">
              <w:rPr>
                <w:sz w:val="22"/>
                <w:szCs w:val="22"/>
              </w:rPr>
              <w:t xml:space="preserve"> danych na serwery w języku polskim i angielskim</w:t>
            </w:r>
          </w:p>
          <w:p w14:paraId="2BCCC151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Stacje robocze i inżynierskie- struktury dostępne na rynkach międzynarodowych</w:t>
            </w:r>
          </w:p>
          <w:p w14:paraId="6920FFD0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Narzędzia programistyczne typu DCS w języku polskim i angielskim</w:t>
            </w:r>
          </w:p>
          <w:p w14:paraId="3202C207" w14:textId="77777777" w:rsidR="00E9651C" w:rsidRPr="004B5226" w:rsidRDefault="00E9651C" w:rsidP="001327B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Przykładowe rzeczywiste aplikacje przemysłowe w języku polskim i angielskim</w:t>
            </w:r>
          </w:p>
          <w:p w14:paraId="2EDA5CDD" w14:textId="77777777" w:rsidR="00E9651C" w:rsidRPr="004B5226" w:rsidRDefault="00E9651C" w:rsidP="001327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E9651C" w14:paraId="4980F3F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CA322F5" w14:textId="77777777" w:rsidR="00E9651C" w:rsidRPr="004B5226" w:rsidRDefault="00E9651C" w:rsidP="001327B3">
            <w:pPr>
              <w:rPr>
                <w:b/>
                <w:sz w:val="24"/>
                <w:szCs w:val="24"/>
              </w:rPr>
            </w:pPr>
            <w:r w:rsidRPr="004B522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E9651C" w14:paraId="3627BF0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1CE26F" w14:textId="77777777" w:rsidR="00E9651C" w:rsidRPr="004B5226" w:rsidRDefault="00E9651C" w:rsidP="001327B3">
            <w:pPr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-</w:t>
            </w:r>
          </w:p>
        </w:tc>
      </w:tr>
      <w:tr w:rsidR="00E9651C" w14:paraId="3403E44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DD73473" w14:textId="77777777" w:rsidR="00E9651C" w:rsidRPr="004B5226" w:rsidRDefault="00E9651C" w:rsidP="001327B3">
            <w:pPr>
              <w:pStyle w:val="Nagwek1"/>
              <w:rPr>
                <w:szCs w:val="24"/>
              </w:rPr>
            </w:pPr>
            <w:r w:rsidRPr="004B5226">
              <w:rPr>
                <w:szCs w:val="24"/>
              </w:rPr>
              <w:t>Laboratorium</w:t>
            </w:r>
          </w:p>
        </w:tc>
      </w:tr>
      <w:tr w:rsidR="00E9651C" w14:paraId="50BD8EA6" w14:textId="77777777" w:rsidTr="00A87C0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458B8EE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1. Systemy audiowizualne (zapoznanie z obróbką dźwięku i obrazu - analiza parametrów sprzęt muzycznego) - st. 1a</w:t>
            </w:r>
          </w:p>
          <w:p w14:paraId="2ABB4D17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2. Systemy zapisu i odtwarzania dźwięku (nagranie podkładu dźwiękowego i obrazu - filtracja, analiza dźwięku) - st. 1b</w:t>
            </w:r>
          </w:p>
          <w:p w14:paraId="6E8941E5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3. Systemy kontroli włamania i napadu  st. 2</w:t>
            </w:r>
          </w:p>
          <w:p w14:paraId="22B1E687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4. Przetwarzanie i obróbka obrazu (serwer)- st.3</w:t>
            </w:r>
          </w:p>
          <w:p w14:paraId="1DE59818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 xml:space="preserve">5. Systemy </w:t>
            </w:r>
            <w:proofErr w:type="spellStart"/>
            <w:r w:rsidRPr="004B5226">
              <w:rPr>
                <w:sz w:val="22"/>
                <w:szCs w:val="22"/>
              </w:rPr>
              <w:t>przesyłu</w:t>
            </w:r>
            <w:proofErr w:type="spellEnd"/>
            <w:r w:rsidRPr="004B5226">
              <w:rPr>
                <w:sz w:val="22"/>
                <w:szCs w:val="22"/>
              </w:rPr>
              <w:t xml:space="preserve"> i analizy obrazu (kamery)- st. 3</w:t>
            </w:r>
          </w:p>
          <w:p w14:paraId="0C089C66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 xml:space="preserve">6. Systemy </w:t>
            </w:r>
            <w:proofErr w:type="spellStart"/>
            <w:r w:rsidRPr="004B5226">
              <w:rPr>
                <w:sz w:val="22"/>
                <w:szCs w:val="22"/>
              </w:rPr>
              <w:t>przesyłu</w:t>
            </w:r>
            <w:proofErr w:type="spellEnd"/>
            <w:r w:rsidRPr="004B5226">
              <w:rPr>
                <w:sz w:val="22"/>
                <w:szCs w:val="22"/>
              </w:rPr>
              <w:t xml:space="preserve"> informacji przeciwpożarowej (programowanie w języku angielskim i polskim)</w:t>
            </w:r>
            <w:r w:rsidR="000A341B">
              <w:rPr>
                <w:sz w:val="22"/>
                <w:szCs w:val="22"/>
              </w:rPr>
              <w:t xml:space="preserve">- st. </w:t>
            </w:r>
          </w:p>
          <w:p w14:paraId="4164BA10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7. Analogowe i cyfrowe centrale telefoniczne - st. 7</w:t>
            </w:r>
          </w:p>
          <w:p w14:paraId="5042DCD1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 xml:space="preserve">8. Badanie parametrów i własności światłowodów (dostępne elementy na rykach UE, USA, </w:t>
            </w:r>
            <w:proofErr w:type="spellStart"/>
            <w:r w:rsidRPr="004B5226">
              <w:rPr>
                <w:sz w:val="22"/>
                <w:szCs w:val="22"/>
              </w:rPr>
              <w:t>iAzji</w:t>
            </w:r>
            <w:proofErr w:type="spellEnd"/>
            <w:r w:rsidRPr="004B5226">
              <w:rPr>
                <w:sz w:val="22"/>
                <w:szCs w:val="22"/>
              </w:rPr>
              <w:t>- st. 4</w:t>
            </w:r>
          </w:p>
          <w:p w14:paraId="301E1212" w14:textId="77777777" w:rsidR="00E9651C" w:rsidRPr="004B5226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9. Techniki spawania światłowodów - st. 5</w:t>
            </w:r>
          </w:p>
          <w:p w14:paraId="0CA815B5" w14:textId="77777777" w:rsidR="00E9651C" w:rsidRDefault="00E9651C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10. Projektowanie funkcjonalności szaf serwerowych wraz z ich zasileniami - st. 7</w:t>
            </w:r>
          </w:p>
          <w:p w14:paraId="27557A13" w14:textId="77777777" w:rsidR="000A341B" w:rsidRDefault="000A341B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Tworzenie cyfrowego obrazu do obróbki grawerem laserowym</w:t>
            </w:r>
          </w:p>
          <w:p w14:paraId="15390305" w14:textId="77777777" w:rsidR="000A341B" w:rsidRPr="004B5226" w:rsidRDefault="000A341B" w:rsidP="001327B3">
            <w:pPr>
              <w:autoSpaceDE w:val="0"/>
              <w:autoSpaceDN w:val="0"/>
              <w:adjustRightInd w:val="0"/>
              <w:ind w:left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Użycie </w:t>
            </w:r>
            <w:proofErr w:type="spellStart"/>
            <w:r>
              <w:rPr>
                <w:sz w:val="22"/>
                <w:szCs w:val="22"/>
              </w:rPr>
              <w:t>graweru</w:t>
            </w:r>
            <w:proofErr w:type="spellEnd"/>
            <w:r>
              <w:rPr>
                <w:sz w:val="22"/>
                <w:szCs w:val="22"/>
              </w:rPr>
              <w:t xml:space="preserve"> laserowego, znakowanie, obliczanie mocy użycia;    </w:t>
            </w:r>
          </w:p>
          <w:p w14:paraId="4735A1AB" w14:textId="77777777" w:rsidR="00E9651C" w:rsidRPr="004B5226" w:rsidRDefault="00E9651C" w:rsidP="001327B3">
            <w:pPr>
              <w:autoSpaceDE w:val="0"/>
              <w:autoSpaceDN w:val="0"/>
              <w:adjustRightInd w:val="0"/>
              <w:jc w:val="both"/>
            </w:pPr>
          </w:p>
          <w:p w14:paraId="6F880891" w14:textId="77777777" w:rsidR="00E9651C" w:rsidRPr="004B5226" w:rsidRDefault="00E9651C" w:rsidP="001327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Zajęcia będą odbywać się rotacyjnie na 8 stanowiskach laboratoryjnych. Obowiązywać będzie wejściówka, sprawozdanie oraz premiowana aktywność. Dla osób anglojęzycznych dostosowana grupa rotacyjna.</w:t>
            </w:r>
          </w:p>
        </w:tc>
      </w:tr>
      <w:tr w:rsidR="00E9651C" w14:paraId="5897BDE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3164668" w14:textId="77777777" w:rsidR="00E9651C" w:rsidRDefault="00E9651C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E9651C" w14:paraId="41F7F9F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5E0523" w14:textId="77777777" w:rsidR="00E9651C" w:rsidRDefault="00E9651C" w:rsidP="00F77DC4">
            <w:pPr>
              <w:rPr>
                <w:sz w:val="24"/>
                <w:szCs w:val="24"/>
              </w:rPr>
            </w:pPr>
          </w:p>
        </w:tc>
      </w:tr>
      <w:tr w:rsidR="00E9651C" w14:paraId="0617596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13D41EF" w14:textId="77777777" w:rsidR="00E9651C" w:rsidRDefault="00E9651C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E9651C" w14:paraId="2F0A5B7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CE57C7" w14:textId="77777777" w:rsidR="00E9651C" w:rsidRDefault="00E9651C" w:rsidP="00A0655B">
            <w:pPr>
              <w:rPr>
                <w:b/>
                <w:sz w:val="24"/>
                <w:szCs w:val="24"/>
              </w:rPr>
            </w:pPr>
          </w:p>
        </w:tc>
      </w:tr>
      <w:tr w:rsidR="00E9651C" w14:paraId="545298F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B62B1FA" w14:textId="77777777" w:rsidR="00E9651C" w:rsidRDefault="00E9651C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9651C" w14:paraId="53DB0C74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C21636" w14:textId="77777777" w:rsidR="00E9651C" w:rsidRDefault="00E9651C" w:rsidP="00A0655B">
            <w:pPr>
              <w:rPr>
                <w:sz w:val="24"/>
                <w:szCs w:val="24"/>
              </w:rPr>
            </w:pPr>
          </w:p>
        </w:tc>
      </w:tr>
    </w:tbl>
    <w:p w14:paraId="15799B48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14:paraId="3B65A308" w14:textId="77777777" w:rsidTr="000A341B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C42A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06323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Rafał Pawlak, „Okablowanie strukturalne sieci”, wydawnictwo Helion, 2008</w:t>
            </w:r>
          </w:p>
          <w:p w14:paraId="5948147F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proofErr w:type="spellStart"/>
            <w:r w:rsidRPr="004B5226">
              <w:rPr>
                <w:sz w:val="22"/>
                <w:szCs w:val="22"/>
              </w:rPr>
              <w:t>Openhajm</w:t>
            </w:r>
            <w:proofErr w:type="spellEnd"/>
            <w:r w:rsidRPr="004B5226">
              <w:rPr>
                <w:sz w:val="22"/>
                <w:szCs w:val="22"/>
              </w:rPr>
              <w:t xml:space="preserve">, R. </w:t>
            </w:r>
            <w:proofErr w:type="spellStart"/>
            <w:r w:rsidRPr="004B5226">
              <w:rPr>
                <w:sz w:val="22"/>
                <w:szCs w:val="22"/>
              </w:rPr>
              <w:t>Shaffer</w:t>
            </w:r>
            <w:proofErr w:type="spellEnd"/>
            <w:r w:rsidRPr="004B5226">
              <w:rPr>
                <w:sz w:val="22"/>
                <w:szCs w:val="22"/>
              </w:rPr>
              <w:t>: „Cyfrowa obróbka sygnałów”, WNT W-</w:t>
            </w:r>
            <w:proofErr w:type="spellStart"/>
            <w:r w:rsidRPr="004B5226">
              <w:rPr>
                <w:sz w:val="22"/>
                <w:szCs w:val="22"/>
              </w:rPr>
              <w:t>wa</w:t>
            </w:r>
            <w:proofErr w:type="spellEnd"/>
            <w:r w:rsidRPr="004B5226">
              <w:rPr>
                <w:sz w:val="22"/>
                <w:szCs w:val="22"/>
              </w:rPr>
              <w:t xml:space="preserve"> 1998</w:t>
            </w:r>
          </w:p>
          <w:p w14:paraId="3D4743B9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 xml:space="preserve">Zygmunt Wróbel, Robert Goprowski „Praktyczne przetwarzania obrazów z zadaniami w programie </w:t>
            </w:r>
            <w:proofErr w:type="spellStart"/>
            <w:r w:rsidRPr="004B5226">
              <w:rPr>
                <w:sz w:val="22"/>
                <w:szCs w:val="22"/>
              </w:rPr>
              <w:t>Matlab</w:t>
            </w:r>
            <w:proofErr w:type="spellEnd"/>
            <w:r w:rsidRPr="004B5226">
              <w:rPr>
                <w:sz w:val="22"/>
                <w:szCs w:val="22"/>
              </w:rPr>
              <w:t>”, wyd. EXIT , Warszawa 2008.</w:t>
            </w:r>
          </w:p>
          <w:p w14:paraId="71FDE626" w14:textId="77777777" w:rsidR="000A341B" w:rsidRPr="004B5226" w:rsidRDefault="000347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hyperlink r:id="rId10" w:tooltip="Kwiecień, A." w:history="1">
              <w:r w:rsidR="000A341B" w:rsidRPr="004B5226">
                <w:rPr>
                  <w:rStyle w:val="Hipercze"/>
                  <w:sz w:val="22"/>
                  <w:szCs w:val="22"/>
                </w:rPr>
                <w:t>Kwiecień, A.</w:t>
              </w:r>
            </w:hyperlink>
            <w:r w:rsidR="000A341B" w:rsidRPr="004B5226">
              <w:rPr>
                <w:sz w:val="22"/>
                <w:szCs w:val="22"/>
              </w:rPr>
              <w:t>: Analiza przepływu informacji w komputerowych sieciach przemysłowych Instytut Informatyki Politechniki Śląskiej Gliwice,2022</w:t>
            </w:r>
          </w:p>
          <w:p w14:paraId="347326C2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Rudny Tomasz: technik informatyk multimedia i grafika komputerowa podręcznik do nauki zawodu</w:t>
            </w:r>
            <w:r w:rsidRPr="004B5226">
              <w:rPr>
                <w:caps/>
                <w:sz w:val="22"/>
                <w:szCs w:val="22"/>
              </w:rPr>
              <w:t xml:space="preserve"> </w:t>
            </w:r>
            <w:r w:rsidRPr="004B5226">
              <w:rPr>
                <w:sz w:val="22"/>
                <w:szCs w:val="22"/>
              </w:rPr>
              <w:t xml:space="preserve">2010 </w:t>
            </w:r>
          </w:p>
          <w:p w14:paraId="40A2AA22" w14:textId="77777777" w:rsidR="00505FE4" w:rsidRDefault="00034792" w:rsidP="000A341B">
            <w:pPr>
              <w:rPr>
                <w:sz w:val="24"/>
                <w:szCs w:val="24"/>
              </w:rPr>
            </w:pPr>
            <w:hyperlink r:id="rId11" w:history="1">
              <w:r w:rsidR="000A341B" w:rsidRPr="004B5226">
                <w:rPr>
                  <w:rStyle w:val="Hipercze"/>
                  <w:sz w:val="22"/>
                  <w:szCs w:val="22"/>
                </w:rPr>
                <w:t>Robert C.: Martin</w:t>
              </w:r>
            </w:hyperlink>
            <w:r w:rsidR="000A341B" w:rsidRPr="004B5226">
              <w:rPr>
                <w:sz w:val="22"/>
                <w:szCs w:val="22"/>
              </w:rPr>
              <w:t xml:space="preserve"> Czysta architektura. Struktura i design oprogramowania. Przewodnik dla profesjonalistów Wydawnictwo </w:t>
            </w:r>
            <w:hyperlink r:id="rId12" w:history="1">
              <w:r w:rsidR="000A341B" w:rsidRPr="004B5226">
                <w:rPr>
                  <w:sz w:val="22"/>
                  <w:szCs w:val="22"/>
                </w:rPr>
                <w:t>Helion</w:t>
              </w:r>
            </w:hyperlink>
            <w:r w:rsidR="000A341B" w:rsidRPr="004B5226">
              <w:rPr>
                <w:sz w:val="22"/>
                <w:szCs w:val="22"/>
              </w:rPr>
              <w:t xml:space="preserve"> 2022</w:t>
            </w:r>
          </w:p>
        </w:tc>
      </w:tr>
      <w:tr w:rsidR="00505FE4" w14:paraId="454B7C0C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4B17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97B62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Krzysztof Perlicki „Pomiary w optycznych systemach telekomunikacyjnych” Wydawnictwo Komunikacji i Łączności, Warszawa 2002.</w:t>
            </w:r>
          </w:p>
          <w:p w14:paraId="510F4A1F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 xml:space="preserve">Jeff </w:t>
            </w:r>
            <w:proofErr w:type="spellStart"/>
            <w:r w:rsidRPr="004B5226">
              <w:rPr>
                <w:sz w:val="22"/>
                <w:szCs w:val="22"/>
              </w:rPr>
              <w:t>Duntemann</w:t>
            </w:r>
            <w:proofErr w:type="spellEnd"/>
            <w:r w:rsidRPr="004B5226">
              <w:rPr>
                <w:sz w:val="22"/>
                <w:szCs w:val="22"/>
              </w:rPr>
              <w:t xml:space="preserve"> „Przewodnik po sieciach </w:t>
            </w:r>
            <w:proofErr w:type="spellStart"/>
            <w:r w:rsidRPr="004B5226">
              <w:rPr>
                <w:sz w:val="22"/>
                <w:szCs w:val="22"/>
              </w:rPr>
              <w:t>Wi</w:t>
            </w:r>
            <w:proofErr w:type="spellEnd"/>
            <w:r w:rsidRPr="004B5226">
              <w:rPr>
                <w:sz w:val="22"/>
                <w:szCs w:val="22"/>
              </w:rPr>
              <w:t xml:space="preserve"> – Fi” wyd. </w:t>
            </w:r>
            <w:proofErr w:type="spellStart"/>
            <w:r w:rsidRPr="004B5226">
              <w:rPr>
                <w:sz w:val="22"/>
                <w:szCs w:val="22"/>
              </w:rPr>
              <w:t>Nakom</w:t>
            </w:r>
            <w:proofErr w:type="spellEnd"/>
            <w:r w:rsidRPr="004B5226">
              <w:rPr>
                <w:sz w:val="22"/>
                <w:szCs w:val="22"/>
              </w:rPr>
              <w:t>, Poznań 2006.</w:t>
            </w:r>
          </w:p>
          <w:p w14:paraId="529B7A33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Stanisław Osowski, Andrzej Ciechowski, Krzysztof Siwek „MATLAB w zastosowaniu do obliczeń i przetwarzania sygnału” Oficyna Wydawnicza Politechniki Warszawskiej, Warszawa 2006.</w:t>
            </w:r>
          </w:p>
          <w:p w14:paraId="31ABE8CB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Praca zbiorowa:  „Vademecum Teleinformatyka cz. 1,2,3”, wyd. IDG,377-9</w:t>
            </w:r>
          </w:p>
          <w:p w14:paraId="2B0E8DA9" w14:textId="77777777" w:rsidR="000A341B" w:rsidRPr="004B5226" w:rsidRDefault="000347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hyperlink r:id="rId13" w:history="1">
              <w:r w:rsidR="000A341B" w:rsidRPr="004B5226">
                <w:rPr>
                  <w:rStyle w:val="Hipercze"/>
                  <w:sz w:val="22"/>
                  <w:szCs w:val="22"/>
                </w:rPr>
                <w:t>Roman Kwiecień</w:t>
              </w:r>
            </w:hyperlink>
            <w:r w:rsidR="000A341B" w:rsidRPr="004B5226">
              <w:rPr>
                <w:sz w:val="22"/>
                <w:szCs w:val="22"/>
              </w:rPr>
              <w:t>: Komputerowe systemy automatyki przemysłowej</w:t>
            </w:r>
          </w:p>
          <w:p w14:paraId="685D6508" w14:textId="77777777" w:rsidR="000A341B" w:rsidRPr="004B5226" w:rsidRDefault="000347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hyperlink r:id="rId14" w:history="1">
              <w:r w:rsidR="000A341B" w:rsidRPr="004B5226">
                <w:rPr>
                  <w:sz w:val="22"/>
                  <w:szCs w:val="22"/>
                  <w:lang w:val="en-US"/>
                </w:rPr>
                <w:t>Stephen Chin</w:t>
              </w:r>
            </w:hyperlink>
            <w:r w:rsidR="000A341B" w:rsidRPr="004B5226">
              <w:rPr>
                <w:sz w:val="22"/>
                <w:szCs w:val="22"/>
                <w:lang w:val="en-US"/>
              </w:rPr>
              <w:t xml:space="preserve">, </w:t>
            </w:r>
            <w:hyperlink r:id="rId15" w:history="1">
              <w:r w:rsidR="000A341B" w:rsidRPr="004B5226">
                <w:rPr>
                  <w:sz w:val="22"/>
                  <w:szCs w:val="22"/>
                  <w:lang w:val="en-US"/>
                </w:rPr>
                <w:t>Dean Iverson</w:t>
              </w:r>
            </w:hyperlink>
            <w:r w:rsidR="000A341B" w:rsidRPr="004B5226">
              <w:rPr>
                <w:sz w:val="22"/>
                <w:szCs w:val="22"/>
                <w:lang w:val="en-US"/>
              </w:rPr>
              <w:t xml:space="preserve">, </w:t>
            </w:r>
            <w:hyperlink r:id="rId16" w:history="1">
              <w:r w:rsidR="000A341B" w:rsidRPr="004B5226">
                <w:rPr>
                  <w:sz w:val="22"/>
                  <w:szCs w:val="22"/>
                  <w:lang w:val="en-US"/>
                </w:rPr>
                <w:t xml:space="preserve">Oswald </w:t>
              </w:r>
              <w:proofErr w:type="spellStart"/>
              <w:r w:rsidR="000A341B" w:rsidRPr="004B5226">
                <w:rPr>
                  <w:sz w:val="22"/>
                  <w:szCs w:val="22"/>
                  <w:lang w:val="en-US"/>
                </w:rPr>
                <w:t>Campesato</w:t>
              </w:r>
              <w:proofErr w:type="spellEnd"/>
            </w:hyperlink>
            <w:r w:rsidR="000A341B" w:rsidRPr="004B5226">
              <w:rPr>
                <w:sz w:val="22"/>
                <w:szCs w:val="22"/>
                <w:lang w:val="en-US"/>
              </w:rPr>
              <w:t xml:space="preserve">, </w:t>
            </w:r>
            <w:hyperlink r:id="rId17" w:history="1">
              <w:r w:rsidR="000A341B" w:rsidRPr="004B5226">
                <w:rPr>
                  <w:sz w:val="22"/>
                  <w:szCs w:val="22"/>
                  <w:lang w:val="en-US"/>
                </w:rPr>
                <w:t>Paul Trani</w:t>
              </w:r>
            </w:hyperlink>
            <w:r w:rsidR="000A341B" w:rsidRPr="004B5226">
              <w:rPr>
                <w:sz w:val="22"/>
                <w:szCs w:val="22"/>
                <w:lang w:val="en-US"/>
              </w:rPr>
              <w:t xml:space="preserve"> Android Flash:. </w:t>
            </w:r>
            <w:r w:rsidR="000A341B" w:rsidRPr="004B5226">
              <w:rPr>
                <w:sz w:val="22"/>
                <w:szCs w:val="22"/>
              </w:rPr>
              <w:t>Zaawansowane programowanie aplikacji mobilnych</w:t>
            </w:r>
          </w:p>
          <w:p w14:paraId="61F9DF89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 xml:space="preserve">Martin Robert C.: Zwinne wytwarzanie oprogramowania najlepsze zasady </w:t>
            </w:r>
            <w:r w:rsidRPr="004B5226">
              <w:rPr>
                <w:sz w:val="22"/>
                <w:szCs w:val="22"/>
              </w:rPr>
              <w:lastRenderedPageBreak/>
              <w:t>wzorce i praktyki</w:t>
            </w:r>
            <w:r w:rsidRPr="004B5226">
              <w:rPr>
                <w:caps/>
                <w:sz w:val="22"/>
                <w:szCs w:val="22"/>
              </w:rPr>
              <w:t xml:space="preserve"> </w:t>
            </w:r>
            <w:r w:rsidRPr="004B5226">
              <w:rPr>
                <w:sz w:val="22"/>
                <w:szCs w:val="22"/>
              </w:rPr>
              <w:t xml:space="preserve">2017 </w:t>
            </w:r>
          </w:p>
          <w:p w14:paraId="4A017FBB" w14:textId="77777777" w:rsidR="000A341B" w:rsidRPr="006B625D" w:rsidRDefault="00034792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  <w:lang w:val="en-US"/>
              </w:rPr>
            </w:pPr>
            <w:hyperlink r:id="rId18" w:history="1">
              <w:r w:rsidR="000A341B" w:rsidRPr="006B625D">
                <w:rPr>
                  <w:rStyle w:val="Hipercze"/>
                  <w:sz w:val="22"/>
                  <w:szCs w:val="22"/>
                  <w:lang w:val="en-US"/>
                </w:rPr>
                <w:t>Thomas Lee</w:t>
              </w:r>
            </w:hyperlink>
            <w:r w:rsidR="000A341B" w:rsidRPr="006B625D">
              <w:rPr>
                <w:sz w:val="22"/>
                <w:szCs w:val="22"/>
                <w:lang w:val="en-US"/>
              </w:rPr>
              <w:t xml:space="preserve">: PowerShell 7 </w:t>
            </w:r>
            <w:proofErr w:type="spellStart"/>
            <w:r w:rsidR="000A341B" w:rsidRPr="006B625D">
              <w:rPr>
                <w:sz w:val="22"/>
                <w:szCs w:val="22"/>
                <w:lang w:val="en-US"/>
              </w:rPr>
              <w:t>dla</w:t>
            </w:r>
            <w:proofErr w:type="spellEnd"/>
            <w:r w:rsidR="000A341B" w:rsidRPr="006B625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A341B" w:rsidRPr="006B625D">
              <w:rPr>
                <w:sz w:val="22"/>
                <w:szCs w:val="22"/>
                <w:lang w:val="en-US"/>
              </w:rPr>
              <w:t>Profesjonalistów</w:t>
            </w:r>
            <w:proofErr w:type="spellEnd"/>
            <w:r w:rsidR="000A341B" w:rsidRPr="006B625D">
              <w:rPr>
                <w:sz w:val="22"/>
                <w:szCs w:val="22"/>
                <w:lang w:val="en-US"/>
              </w:rPr>
              <w:t xml:space="preserve"> IT 2022</w:t>
            </w:r>
          </w:p>
          <w:p w14:paraId="368E1787" w14:textId="77777777" w:rsidR="000A341B" w:rsidRPr="004B5226" w:rsidRDefault="000A341B" w:rsidP="000A341B">
            <w:pPr>
              <w:numPr>
                <w:ilvl w:val="0"/>
                <w:numId w:val="2"/>
              </w:numPr>
              <w:ind w:left="426" w:hanging="426"/>
              <w:jc w:val="both"/>
              <w:rPr>
                <w:sz w:val="22"/>
                <w:szCs w:val="22"/>
              </w:rPr>
            </w:pPr>
            <w:proofErr w:type="spellStart"/>
            <w:r w:rsidRPr="004B5226">
              <w:rPr>
                <w:sz w:val="22"/>
                <w:szCs w:val="22"/>
              </w:rPr>
              <w:t>Alexandru</w:t>
            </w:r>
            <w:proofErr w:type="spellEnd"/>
            <w:r w:rsidRPr="004B5226">
              <w:rPr>
                <w:sz w:val="22"/>
                <w:szCs w:val="22"/>
              </w:rPr>
              <w:t xml:space="preserve"> </w:t>
            </w:r>
            <w:proofErr w:type="spellStart"/>
            <w:r w:rsidRPr="004B5226">
              <w:rPr>
                <w:sz w:val="22"/>
                <w:szCs w:val="22"/>
              </w:rPr>
              <w:t>Radovici</w:t>
            </w:r>
            <w:proofErr w:type="spellEnd"/>
            <w:r w:rsidRPr="004B5226">
              <w:rPr>
                <w:sz w:val="22"/>
                <w:szCs w:val="22"/>
              </w:rPr>
              <w:t xml:space="preserve">: Komercyjne i przemysłowe aplikacje Internetu rzeczy na </w:t>
            </w:r>
            <w:proofErr w:type="spellStart"/>
            <w:r w:rsidRPr="004B5226">
              <w:rPr>
                <w:sz w:val="22"/>
                <w:szCs w:val="22"/>
              </w:rPr>
              <w:t>Raspberry</w:t>
            </w:r>
            <w:proofErr w:type="spellEnd"/>
            <w:r w:rsidRPr="004B5226">
              <w:rPr>
                <w:sz w:val="22"/>
                <w:szCs w:val="22"/>
              </w:rPr>
              <w:t xml:space="preserve"> Pi </w:t>
            </w:r>
            <w:r w:rsidRPr="004B5226">
              <w:rPr>
                <w:caps/>
                <w:sz w:val="22"/>
                <w:szCs w:val="22"/>
              </w:rPr>
              <w:t>2020</w:t>
            </w:r>
          </w:p>
          <w:p w14:paraId="042973C8" w14:textId="77777777" w:rsidR="00505FE4" w:rsidRDefault="00034792" w:rsidP="000A341B">
            <w:pPr>
              <w:ind w:left="72"/>
              <w:rPr>
                <w:sz w:val="24"/>
                <w:szCs w:val="24"/>
              </w:rPr>
            </w:pPr>
            <w:hyperlink r:id="rId19" w:history="1">
              <w:r w:rsidR="000A341B" w:rsidRPr="004B5226">
                <w:rPr>
                  <w:rStyle w:val="Hipercze"/>
                  <w:sz w:val="22"/>
                  <w:szCs w:val="22"/>
                </w:rPr>
                <w:t xml:space="preserve">Richard </w:t>
              </w:r>
              <w:proofErr w:type="spellStart"/>
              <w:r w:rsidR="000A341B" w:rsidRPr="004B5226">
                <w:rPr>
                  <w:rStyle w:val="Hipercze"/>
                  <w:sz w:val="22"/>
                  <w:szCs w:val="22"/>
                </w:rPr>
                <w:t>Hundhausen</w:t>
              </w:r>
              <w:proofErr w:type="spellEnd"/>
            </w:hyperlink>
            <w:r w:rsidR="000A341B" w:rsidRPr="004B5226">
              <w:rPr>
                <w:sz w:val="22"/>
                <w:szCs w:val="22"/>
              </w:rPr>
              <w:t xml:space="preserve">: Profesjonalne wytwarzanie oprogramowania z zastosowaniem </w:t>
            </w:r>
            <w:proofErr w:type="spellStart"/>
            <w:r w:rsidR="000A341B" w:rsidRPr="004B5226">
              <w:rPr>
                <w:sz w:val="22"/>
                <w:szCs w:val="22"/>
              </w:rPr>
              <w:t>Scruma</w:t>
            </w:r>
            <w:proofErr w:type="spellEnd"/>
            <w:r w:rsidR="000A341B" w:rsidRPr="004B5226">
              <w:rPr>
                <w:sz w:val="22"/>
                <w:szCs w:val="22"/>
              </w:rPr>
              <w:t xml:space="preserve"> i usług </w:t>
            </w:r>
            <w:proofErr w:type="spellStart"/>
            <w:r w:rsidR="000A341B" w:rsidRPr="004B5226">
              <w:rPr>
                <w:sz w:val="22"/>
                <w:szCs w:val="22"/>
              </w:rPr>
              <w:t>Azure</w:t>
            </w:r>
            <w:proofErr w:type="spellEnd"/>
            <w:r w:rsidR="000A341B" w:rsidRPr="004B5226">
              <w:rPr>
                <w:sz w:val="22"/>
                <w:szCs w:val="22"/>
              </w:rPr>
              <w:t xml:space="preserve"> </w:t>
            </w:r>
            <w:proofErr w:type="spellStart"/>
            <w:r w:rsidR="000A341B" w:rsidRPr="004B5226">
              <w:rPr>
                <w:sz w:val="22"/>
                <w:szCs w:val="22"/>
              </w:rPr>
              <w:t>DevOps</w:t>
            </w:r>
            <w:proofErr w:type="spellEnd"/>
            <w:r w:rsidR="000A341B" w:rsidRPr="004B5226">
              <w:rPr>
                <w:sz w:val="22"/>
                <w:szCs w:val="22"/>
              </w:rPr>
              <w:t xml:space="preserve"> 2021</w:t>
            </w:r>
          </w:p>
        </w:tc>
      </w:tr>
      <w:tr w:rsidR="000A341B" w14:paraId="4844185E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C1A1" w14:textId="77777777" w:rsidR="000A341B" w:rsidRDefault="000A341B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2B458F" w14:textId="77777777" w:rsidR="000A341B" w:rsidRPr="004B5226" w:rsidRDefault="000A341B" w:rsidP="000A341B">
            <w:pPr>
              <w:jc w:val="both"/>
              <w:rPr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Wykład z prezentacją multimedialną z omawianiem zagadnień problemowych. Korzystanie z darmowych aplikacji anglojęzycznych dla specjalistów IT.</w:t>
            </w:r>
          </w:p>
          <w:p w14:paraId="28185365" w14:textId="77777777" w:rsidR="000A341B" w:rsidRPr="004B5226" w:rsidRDefault="000A341B" w:rsidP="000A341B">
            <w:pPr>
              <w:ind w:left="72"/>
              <w:jc w:val="both"/>
              <w:rPr>
                <w:sz w:val="24"/>
                <w:szCs w:val="24"/>
              </w:rPr>
            </w:pPr>
            <w:r w:rsidRPr="004B5226">
              <w:rPr>
                <w:sz w:val="22"/>
                <w:szCs w:val="22"/>
              </w:rPr>
              <w:t>Laboratoria badawcze z dyskusją uzyskanych wyników. Zajęcia laboratoryjne związane z poznawaniem praktycznych zjawisk informatycznych z zastosowaniem metody projektów oraz tekstu przewodniego.</w:t>
            </w:r>
          </w:p>
        </w:tc>
      </w:tr>
      <w:tr w:rsidR="000A341B" w14:paraId="38F17F0C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679D58" w14:textId="77777777" w:rsidR="000A341B" w:rsidRDefault="000A341B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0C38F2" w14:textId="77777777" w:rsidR="000A341B" w:rsidRPr="004B5226" w:rsidRDefault="000A341B" w:rsidP="001327B3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</w:tbl>
    <w:p w14:paraId="23A3AEC0" w14:textId="77777777" w:rsidR="00505FE4" w:rsidRDefault="00505FE4" w:rsidP="00505FE4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5973C8DA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2004"/>
      </w:tblGrid>
      <w:tr w:rsidR="00505FE4" w14:paraId="02666B40" w14:textId="77777777" w:rsidTr="006B625D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9ED2983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6A05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3161D15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A341B" w14:paraId="14E3C129" w14:textId="77777777" w:rsidTr="006B625D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D27B5" w14:textId="77777777" w:rsidR="000A341B" w:rsidRPr="006B625D" w:rsidRDefault="000A341B" w:rsidP="001327B3">
            <w:pPr>
              <w:rPr>
                <w:sz w:val="22"/>
                <w:szCs w:val="22"/>
              </w:rPr>
            </w:pPr>
            <w:r w:rsidRPr="006B625D">
              <w:rPr>
                <w:sz w:val="22"/>
                <w:szCs w:val="22"/>
              </w:rPr>
              <w:t>Laboratorium: A1 - Sprawdzian testowy (online lub ustny) przygotowania do zajęć laboratoryjnych w języku polskim lub angielskim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5910BC" w14:textId="4C4D90DC" w:rsidR="000A341B" w:rsidRPr="006B625D" w:rsidRDefault="000A341B" w:rsidP="001327B3">
            <w:pPr>
              <w:rPr>
                <w:sz w:val="22"/>
                <w:szCs w:val="22"/>
              </w:rPr>
            </w:pPr>
            <w:r w:rsidRPr="006B625D">
              <w:rPr>
                <w:color w:val="000000"/>
                <w:sz w:val="22"/>
                <w:szCs w:val="22"/>
              </w:rPr>
              <w:t>01,02,03,04,06,07,</w:t>
            </w:r>
            <w:r w:rsidR="006B625D">
              <w:rPr>
                <w:color w:val="000000"/>
                <w:sz w:val="22"/>
                <w:szCs w:val="22"/>
              </w:rPr>
              <w:t xml:space="preserve"> </w:t>
            </w:r>
            <w:r w:rsidRPr="006B625D">
              <w:rPr>
                <w:color w:val="000000"/>
                <w:sz w:val="22"/>
                <w:szCs w:val="22"/>
              </w:rPr>
              <w:t>08</w:t>
            </w:r>
          </w:p>
        </w:tc>
      </w:tr>
      <w:tr w:rsidR="000A341B" w14:paraId="454D0983" w14:textId="77777777" w:rsidTr="006B625D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F29A" w14:textId="77777777" w:rsidR="000A341B" w:rsidRPr="006B625D" w:rsidRDefault="000A341B" w:rsidP="001327B3">
            <w:pPr>
              <w:rPr>
                <w:sz w:val="22"/>
                <w:szCs w:val="22"/>
              </w:rPr>
            </w:pPr>
            <w:r w:rsidRPr="006B625D">
              <w:rPr>
                <w:sz w:val="22"/>
                <w:szCs w:val="22"/>
              </w:rPr>
              <w:t>Laboratorium: A2 - Sporządzenie sprawozdania z uzyskanych wyników badań i analiz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8B3F8" w14:textId="77777777" w:rsidR="000A341B" w:rsidRPr="006B625D" w:rsidRDefault="000A341B" w:rsidP="001327B3">
            <w:pPr>
              <w:rPr>
                <w:sz w:val="22"/>
                <w:szCs w:val="22"/>
              </w:rPr>
            </w:pPr>
            <w:r w:rsidRPr="006B625D">
              <w:rPr>
                <w:color w:val="000000"/>
                <w:sz w:val="22"/>
                <w:szCs w:val="22"/>
              </w:rPr>
              <w:t>05,06,07,08,09</w:t>
            </w:r>
          </w:p>
        </w:tc>
      </w:tr>
      <w:tr w:rsidR="000A341B" w14:paraId="41A17FB0" w14:textId="77777777" w:rsidTr="006B625D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B26B" w14:textId="77777777" w:rsidR="000A341B" w:rsidRPr="006B625D" w:rsidRDefault="000A341B" w:rsidP="001327B3">
            <w:pPr>
              <w:rPr>
                <w:sz w:val="22"/>
                <w:szCs w:val="22"/>
              </w:rPr>
            </w:pPr>
            <w:r w:rsidRPr="006B625D">
              <w:rPr>
                <w:sz w:val="22"/>
                <w:szCs w:val="22"/>
              </w:rPr>
              <w:t>Laboratorium: A3 - Rozwiązywanie postawionych zagadnień testowych podczas zajęć  oraz aktywność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385D1" w14:textId="77777777" w:rsidR="000A341B" w:rsidRPr="006B625D" w:rsidRDefault="000A341B" w:rsidP="001327B3">
            <w:pPr>
              <w:rPr>
                <w:sz w:val="22"/>
                <w:szCs w:val="22"/>
              </w:rPr>
            </w:pPr>
            <w:r w:rsidRPr="006B625D">
              <w:rPr>
                <w:color w:val="000000"/>
                <w:sz w:val="22"/>
                <w:szCs w:val="22"/>
              </w:rPr>
              <w:t>01,02,05,06,07,09</w:t>
            </w:r>
          </w:p>
        </w:tc>
      </w:tr>
      <w:tr w:rsidR="00505FE4" w14:paraId="4DFA035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AC57D4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B25880" w14:textId="77777777" w:rsidR="00505FE4" w:rsidRDefault="000A341B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4B5226">
              <w:rPr>
                <w:sz w:val="22"/>
                <w:szCs w:val="22"/>
              </w:rPr>
              <w:t>Wykład: zaliczenie końcowe pisemne, Laboratorium: 15 ustnych zaliczeń poszczególnych</w:t>
            </w:r>
            <w:r>
              <w:rPr>
                <w:sz w:val="22"/>
                <w:szCs w:val="22"/>
              </w:rPr>
              <w:t xml:space="preserve"> stanowisk plus ocena sprawozdań z analizą uzyskanych wyników; </w:t>
            </w:r>
          </w:p>
        </w:tc>
      </w:tr>
    </w:tbl>
    <w:p w14:paraId="0B5ED61C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14:paraId="482A9DCE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4897CF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BF4BD6A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7133D7C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B91A2C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F4C6EC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A80127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E514B0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453AB047" w14:textId="77777777" w:rsidTr="00C164E4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EBC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99B1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ECD2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D8261A" w14:textId="77777777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C164E4" w14:paraId="014DCD4A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5EF1" w14:textId="77777777" w:rsidR="00C164E4" w:rsidRDefault="00C164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4ADE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28A7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A147D6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702E367C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3CC4" w14:textId="77777777" w:rsidR="00C164E4" w:rsidRDefault="00C164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FD79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13B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0D16BD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4C26461B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2D8E" w14:textId="77777777" w:rsidR="00C164E4" w:rsidRDefault="00C164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9D4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A4E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37D654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06C76061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61BB" w14:textId="77777777" w:rsidR="00C164E4" w:rsidRDefault="00C164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0AA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BCE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B5226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3733B4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0A093FF5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1081" w14:textId="77777777" w:rsidR="00C164E4" w:rsidRDefault="00C164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DF3C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C761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C7B21F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2D87D08A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54AD" w14:textId="77777777" w:rsidR="00C164E4" w:rsidRDefault="00C164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CF2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E6F4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8EA79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5E05DF72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1AE5" w14:textId="77777777" w:rsidR="00C164E4" w:rsidRDefault="00C164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9816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561C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7B7360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6FB34AB4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13C0" w14:textId="77777777" w:rsidR="00C164E4" w:rsidRDefault="00C164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F79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A409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04C982" w14:textId="77777777" w:rsidR="00C164E4" w:rsidRPr="004B5226" w:rsidRDefault="00C164E4" w:rsidP="001327B3">
            <w:pPr>
              <w:jc w:val="center"/>
              <w:rPr>
                <w:sz w:val="24"/>
                <w:szCs w:val="24"/>
              </w:rPr>
            </w:pPr>
          </w:p>
        </w:tc>
      </w:tr>
      <w:tr w:rsidR="00C164E4" w14:paraId="0E818F21" w14:textId="77777777" w:rsidTr="00C164E4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A5C" w14:textId="77777777" w:rsidR="00C164E4" w:rsidRDefault="00C164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5B6" w14:textId="77777777" w:rsidR="00C164E4" w:rsidRPr="004B5226" w:rsidRDefault="00C164E4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C3D" w14:textId="77777777" w:rsidR="00C164E4" w:rsidRPr="004B5226" w:rsidRDefault="00C164E4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B5226">
              <w:rPr>
                <w:sz w:val="24"/>
                <w:szCs w:val="24"/>
              </w:rPr>
              <w:t>40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17A0D2" w14:textId="77777777" w:rsidR="00C164E4" w:rsidRPr="004B5226" w:rsidRDefault="00C164E4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164E4" w14:paraId="35FB507F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C9BC3" w14:textId="77777777" w:rsidR="00C164E4" w:rsidRDefault="00C164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AD05936" w14:textId="77777777" w:rsidR="00C164E4" w:rsidRPr="004B5226" w:rsidRDefault="00C164E4" w:rsidP="001327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B522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C164E4" w14:paraId="4522A2A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BF6DA" w14:textId="77777777" w:rsidR="00C164E4" w:rsidRDefault="00C164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49AD16" w14:textId="77777777" w:rsidR="00C164E4" w:rsidRPr="004B5226" w:rsidRDefault="00C164E4" w:rsidP="00132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4B5226">
              <w:rPr>
                <w:sz w:val="22"/>
                <w:szCs w:val="22"/>
              </w:rPr>
              <w:t>0</w:t>
            </w:r>
          </w:p>
          <w:p w14:paraId="7B81FF0D" w14:textId="77777777" w:rsidR="00C164E4" w:rsidRPr="004B5226" w:rsidRDefault="00C164E4" w:rsidP="001327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1,6</w:t>
            </w:r>
            <w:r w:rsidRPr="004B5226">
              <w:rPr>
                <w:b/>
                <w:sz w:val="22"/>
                <w:szCs w:val="22"/>
              </w:rPr>
              <w:t xml:space="preserve"> ECTS</w:t>
            </w:r>
          </w:p>
        </w:tc>
      </w:tr>
      <w:tr w:rsidR="00C164E4" w14:paraId="0245FD9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720DC" w14:textId="77777777" w:rsidR="00C164E4" w:rsidRDefault="00C164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E446E3D" w14:textId="77777777" w:rsidR="00C164E4" w:rsidRPr="004B5226" w:rsidRDefault="00C164E4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4B5226">
              <w:rPr>
                <w:b/>
                <w:sz w:val="22"/>
                <w:szCs w:val="22"/>
              </w:rPr>
              <w:t xml:space="preserve"> ECTS</w:t>
            </w:r>
          </w:p>
        </w:tc>
      </w:tr>
      <w:tr w:rsidR="00C164E4" w14:paraId="747AAA4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1E651E" w14:textId="77777777" w:rsidR="00C164E4" w:rsidRDefault="00C164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1A12E1" w14:textId="77777777" w:rsidR="00C164E4" w:rsidRPr="004B5226" w:rsidRDefault="00C164E4" w:rsidP="001327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  <w:p w14:paraId="4A53308F" w14:textId="77777777" w:rsidR="00C164E4" w:rsidRPr="004B5226" w:rsidRDefault="00C164E4" w:rsidP="001327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1,4</w:t>
            </w:r>
            <w:r w:rsidRPr="004B5226">
              <w:rPr>
                <w:b/>
                <w:sz w:val="22"/>
                <w:szCs w:val="22"/>
              </w:rPr>
              <w:t xml:space="preserve"> ECTS</w:t>
            </w:r>
          </w:p>
        </w:tc>
      </w:tr>
    </w:tbl>
    <w:p w14:paraId="20E42956" w14:textId="77777777" w:rsidR="00DB50E0" w:rsidRDefault="00DB50E0" w:rsidP="00505FE4"/>
    <w:sectPr w:rsidR="00DB50E0" w:rsidSect="006369D6">
      <w:footerReference w:type="even" r:id="rId20"/>
      <w:footerReference w:type="default" r:id="rId2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82709" w14:textId="77777777" w:rsidR="002A4571" w:rsidRDefault="002A4571" w:rsidP="00505FE4">
      <w:r>
        <w:separator/>
      </w:r>
    </w:p>
  </w:endnote>
  <w:endnote w:type="continuationSeparator" w:id="0">
    <w:p w14:paraId="12B81C66" w14:textId="77777777" w:rsidR="002A4571" w:rsidRDefault="002A4571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CB7C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34F9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7BD8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E6EF3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56EBCC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3FDCB" w14:textId="77777777" w:rsidR="002A4571" w:rsidRDefault="002A4571" w:rsidP="00505FE4">
      <w:r>
        <w:separator/>
      </w:r>
    </w:p>
  </w:footnote>
  <w:footnote w:type="continuationSeparator" w:id="0">
    <w:p w14:paraId="25F3C800" w14:textId="77777777" w:rsidR="002A4571" w:rsidRDefault="002A4571" w:rsidP="00505FE4">
      <w:r>
        <w:continuationSeparator/>
      </w:r>
    </w:p>
  </w:footnote>
  <w:footnote w:id="1">
    <w:p w14:paraId="1D7CCDFA" w14:textId="77777777" w:rsidR="00C164E4" w:rsidRDefault="00C164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3553">
    <w:abstractNumId w:val="0"/>
  </w:num>
  <w:num w:numId="2" w16cid:durableId="1357805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34792"/>
    <w:rsid w:val="000A341B"/>
    <w:rsid w:val="000D2978"/>
    <w:rsid w:val="000F77C7"/>
    <w:rsid w:val="001A2B51"/>
    <w:rsid w:val="002A4571"/>
    <w:rsid w:val="002A7236"/>
    <w:rsid w:val="002E6EF3"/>
    <w:rsid w:val="004200BE"/>
    <w:rsid w:val="004F3318"/>
    <w:rsid w:val="00505FE4"/>
    <w:rsid w:val="006369D6"/>
    <w:rsid w:val="006476FB"/>
    <w:rsid w:val="006B625D"/>
    <w:rsid w:val="007A65B4"/>
    <w:rsid w:val="008A2D5A"/>
    <w:rsid w:val="009E613F"/>
    <w:rsid w:val="00A0655B"/>
    <w:rsid w:val="00A4490B"/>
    <w:rsid w:val="00B511FE"/>
    <w:rsid w:val="00C164E4"/>
    <w:rsid w:val="00D91BBA"/>
    <w:rsid w:val="00DB50E0"/>
    <w:rsid w:val="00E9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1DF0FF"/>
  <w15:docId w15:val="{358B8B60-C985-4635-B393-A5FC47EA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helion.pl/autorzy/roman-kwiecien" TargetMode="External"/><Relationship Id="rId18" Type="http://schemas.openxmlformats.org/officeDocument/2006/relationships/hyperlink" Target="https://www.taniaksiazka.pl/autor/thomas-lee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taniaksiazka.pl/wydawnictwo/helion" TargetMode="External"/><Relationship Id="rId17" Type="http://schemas.openxmlformats.org/officeDocument/2006/relationships/hyperlink" Target="https://onepress.pl/autorzy/paul-tran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epress.pl/autorzy/oswald-campesat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niaksiazka.pl/autor/robert-c-mart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epress.pl/autorzy/dean-ivers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nfona.pl/contributor/0@bwmeta1.element.baztech-article-BSL7-0025-0002/tab/publications" TargetMode="External"/><Relationship Id="rId19" Type="http://schemas.openxmlformats.org/officeDocument/2006/relationships/hyperlink" Target="https://www.taniaksiazka.pl/autor/richard-hundhaus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epress.pl/autorzy/stephen-chi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BEA85-E808-4C0F-8088-B8D7334BA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</TotalTime>
  <Pages>4</Pages>
  <Words>1234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5</cp:revision>
  <cp:lastPrinted>2023-12-05T12:20:00Z</cp:lastPrinted>
  <dcterms:created xsi:type="dcterms:W3CDTF">2024-05-29T06:35:00Z</dcterms:created>
  <dcterms:modified xsi:type="dcterms:W3CDTF">2024-08-21T13:44:00Z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